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474AB" w14:textId="77777777" w:rsidR="00E40107" w:rsidRDefault="00E40107" w:rsidP="00E401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SARYS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21C8E61" w14:textId="77777777" w:rsidR="00E40107" w:rsidRDefault="00E40107" w:rsidP="00E401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Oulton, Norfolk. Husbandman.</w:t>
      </w:r>
    </w:p>
    <w:p w14:paraId="3C8ED2F0" w14:textId="77777777" w:rsidR="00E40107" w:rsidRDefault="00E40107" w:rsidP="00E40107">
      <w:pPr>
        <w:rPr>
          <w:rFonts w:ascii="Times New Roman" w:hAnsi="Times New Roman" w:cs="Times New Roman"/>
        </w:rPr>
      </w:pPr>
    </w:p>
    <w:p w14:paraId="4E3F27C4" w14:textId="77777777" w:rsidR="00E40107" w:rsidRDefault="00E40107" w:rsidP="00E40107">
      <w:pPr>
        <w:rPr>
          <w:rFonts w:ascii="Times New Roman" w:hAnsi="Times New Roman" w:cs="Times New Roman"/>
        </w:rPr>
      </w:pPr>
    </w:p>
    <w:p w14:paraId="67E5573A" w14:textId="77777777" w:rsidR="00E40107" w:rsidRDefault="00E40107" w:rsidP="00E401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Stemines</w:t>
      </w:r>
      <w:proofErr w:type="spellEnd"/>
      <w:r>
        <w:rPr>
          <w:rFonts w:ascii="Times New Roman" w:hAnsi="Times New Roman" w:cs="Times New Roman"/>
        </w:rPr>
        <w:t>(q.v.) and Geoffrey Cady of Salle(q.v.), as the executors</w:t>
      </w:r>
    </w:p>
    <w:p w14:paraId="645041C8" w14:textId="77777777" w:rsidR="00E40107" w:rsidRDefault="00E40107" w:rsidP="00E401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William </w:t>
      </w:r>
      <w:proofErr w:type="spellStart"/>
      <w:r>
        <w:rPr>
          <w:rFonts w:ascii="Times New Roman" w:hAnsi="Times New Roman" w:cs="Times New Roman"/>
        </w:rPr>
        <w:t>Stemines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Reepham</w:t>
      </w:r>
      <w:proofErr w:type="spellEnd"/>
      <w:r>
        <w:rPr>
          <w:rFonts w:ascii="Times New Roman" w:hAnsi="Times New Roman" w:cs="Times New Roman"/>
        </w:rPr>
        <w:t>(q.v.), brought a plaint of debt against him,</w:t>
      </w:r>
    </w:p>
    <w:p w14:paraId="58E83524" w14:textId="4A4C60A8" w:rsidR="00E40107" w:rsidRDefault="00E40107" w:rsidP="00E4010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Thomas Redman of </w:t>
      </w:r>
      <w:proofErr w:type="spellStart"/>
      <w:r>
        <w:rPr>
          <w:rFonts w:ascii="Times New Roman" w:hAnsi="Times New Roman" w:cs="Times New Roman"/>
        </w:rPr>
        <w:t>Hackford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Southed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Bawdeswell</w:t>
      </w:r>
      <w:proofErr w:type="spellEnd"/>
      <w:r>
        <w:rPr>
          <w:rFonts w:ascii="Times New Roman" w:hAnsi="Times New Roman" w:cs="Times New Roman"/>
        </w:rPr>
        <w:t xml:space="preserve">(q.v.), John </w:t>
      </w: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Odys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Foxley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Wattys</w:t>
      </w:r>
      <w:proofErr w:type="spellEnd"/>
      <w:r>
        <w:rPr>
          <w:rFonts w:ascii="Times New Roman" w:hAnsi="Times New Roman" w:cs="Times New Roman"/>
        </w:rPr>
        <w:t xml:space="preserve"> of Salle(q.v.) and William Heydon of Heydon(q.v.).</w:t>
      </w:r>
    </w:p>
    <w:p w14:paraId="5F4B8CA7" w14:textId="77777777" w:rsidR="00E40107" w:rsidRDefault="00E40107" w:rsidP="00E401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05FD60E" w14:textId="77777777" w:rsidR="00E40107" w:rsidRDefault="00E40107" w:rsidP="00E40107">
      <w:pPr>
        <w:rPr>
          <w:rFonts w:ascii="Times New Roman" w:hAnsi="Times New Roman" w:cs="Times New Roman"/>
        </w:rPr>
      </w:pPr>
    </w:p>
    <w:p w14:paraId="27A3CCCD" w14:textId="77777777" w:rsidR="00E40107" w:rsidRDefault="00E40107" w:rsidP="00E40107">
      <w:pPr>
        <w:rPr>
          <w:rFonts w:ascii="Times New Roman" w:hAnsi="Times New Roman" w:cs="Times New Roman"/>
        </w:rPr>
      </w:pPr>
    </w:p>
    <w:p w14:paraId="51F495BC" w14:textId="77777777" w:rsidR="00E40107" w:rsidRDefault="00E40107" w:rsidP="00E401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January 2019</w:t>
      </w:r>
    </w:p>
    <w:p w14:paraId="0F8E877C" w14:textId="77777777" w:rsidR="006B2F86" w:rsidRPr="00E71FC3" w:rsidRDefault="00E40107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05771" w14:textId="77777777" w:rsidR="00E40107" w:rsidRDefault="00E40107" w:rsidP="00E71FC3">
      <w:r>
        <w:separator/>
      </w:r>
    </w:p>
  </w:endnote>
  <w:endnote w:type="continuationSeparator" w:id="0">
    <w:p w14:paraId="2AF94FCF" w14:textId="77777777" w:rsidR="00E40107" w:rsidRDefault="00E4010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ED28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04E80" w14:textId="77777777" w:rsidR="00E40107" w:rsidRDefault="00E40107" w:rsidP="00E71FC3">
      <w:r>
        <w:separator/>
      </w:r>
    </w:p>
  </w:footnote>
  <w:footnote w:type="continuationSeparator" w:id="0">
    <w:p w14:paraId="0575949A" w14:textId="77777777" w:rsidR="00E40107" w:rsidRDefault="00E4010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107"/>
    <w:rsid w:val="001A7C09"/>
    <w:rsid w:val="00577BD5"/>
    <w:rsid w:val="00656CBA"/>
    <w:rsid w:val="006A1F77"/>
    <w:rsid w:val="00733BE7"/>
    <w:rsid w:val="00AB52E8"/>
    <w:rsid w:val="00B16D3F"/>
    <w:rsid w:val="00BB41AC"/>
    <w:rsid w:val="00E4010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024ED"/>
  <w15:chartTrackingRefBased/>
  <w15:docId w15:val="{CADF34CA-8266-4824-BA45-015BE9B1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010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401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2019-01-30T21:05:00Z</dcterms:created>
  <dcterms:modified xsi:type="dcterms:W3CDTF">2019-01-30T21:06:00Z</dcterms:modified>
</cp:coreProperties>
</file>